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711C1C" w14:textId="77777777" w:rsidR="001572A7" w:rsidRDefault="001572A7" w:rsidP="001572A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Richard STONLAY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675032FD" w14:textId="77777777" w:rsidR="001572A7" w:rsidRDefault="001572A7" w:rsidP="001572A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Easton, Suffolk.</w:t>
      </w:r>
    </w:p>
    <w:p w14:paraId="0AC1056E" w14:textId="77777777" w:rsidR="001572A7" w:rsidRDefault="001572A7" w:rsidP="001572A7">
      <w:pPr>
        <w:pStyle w:val="NoSpacing"/>
        <w:tabs>
          <w:tab w:val="left" w:pos="720"/>
        </w:tabs>
        <w:rPr>
          <w:rStyle w:val="s1"/>
        </w:rPr>
      </w:pPr>
    </w:p>
    <w:p w14:paraId="29FA078E" w14:textId="77777777" w:rsidR="001572A7" w:rsidRDefault="001572A7" w:rsidP="001572A7">
      <w:pPr>
        <w:pStyle w:val="NoSpacing"/>
        <w:tabs>
          <w:tab w:val="left" w:pos="720"/>
        </w:tabs>
        <w:rPr>
          <w:rStyle w:val="s1"/>
        </w:rPr>
      </w:pPr>
    </w:p>
    <w:p w14:paraId="7800AE12" w14:textId="77777777" w:rsidR="001572A7" w:rsidRDefault="001572A7" w:rsidP="001572A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4D22E06D" w14:textId="77777777" w:rsidR="001572A7" w:rsidRDefault="001572A7" w:rsidP="001572A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12)</w:t>
      </w:r>
    </w:p>
    <w:p w14:paraId="4E08810D" w14:textId="77777777" w:rsidR="001572A7" w:rsidRDefault="001572A7" w:rsidP="001572A7">
      <w:pPr>
        <w:pStyle w:val="NoSpacing"/>
        <w:tabs>
          <w:tab w:val="left" w:pos="720"/>
        </w:tabs>
        <w:rPr>
          <w:rStyle w:val="s1"/>
        </w:rPr>
      </w:pPr>
    </w:p>
    <w:p w14:paraId="374BA631" w14:textId="77777777" w:rsidR="001572A7" w:rsidRDefault="001572A7" w:rsidP="001572A7">
      <w:pPr>
        <w:pStyle w:val="NoSpacing"/>
        <w:tabs>
          <w:tab w:val="left" w:pos="720"/>
        </w:tabs>
        <w:rPr>
          <w:rStyle w:val="s1"/>
        </w:rPr>
      </w:pPr>
    </w:p>
    <w:p w14:paraId="328C9515" w14:textId="1909F83B" w:rsidR="00BA00AB" w:rsidRPr="00EB3209" w:rsidRDefault="001572A7" w:rsidP="001572A7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s1"/>
        </w:rPr>
        <w:t>8 March 2021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39751" w14:textId="77777777" w:rsidR="001572A7" w:rsidRDefault="001572A7" w:rsidP="009139A6">
      <w:r>
        <w:separator/>
      </w:r>
    </w:p>
  </w:endnote>
  <w:endnote w:type="continuationSeparator" w:id="0">
    <w:p w14:paraId="346EA738" w14:textId="77777777" w:rsidR="001572A7" w:rsidRDefault="001572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78B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A44C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523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402650" w14:textId="77777777" w:rsidR="001572A7" w:rsidRDefault="001572A7" w:rsidP="009139A6">
      <w:r>
        <w:separator/>
      </w:r>
    </w:p>
  </w:footnote>
  <w:footnote w:type="continuationSeparator" w:id="0">
    <w:p w14:paraId="1122E691" w14:textId="77777777" w:rsidR="001572A7" w:rsidRDefault="001572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A1B3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995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5AB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2A7"/>
    <w:rsid w:val="000666E0"/>
    <w:rsid w:val="001572A7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DDB1D"/>
  <w15:chartTrackingRefBased/>
  <w15:docId w15:val="{70CC73F3-CC28-4841-A66C-BBB07DFE0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572A7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1572A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2021-04-03T18:46:00Z</dcterms:created>
  <dcterms:modified xsi:type="dcterms:W3CDTF">2021-04-03T18:46:00Z</dcterms:modified>
</cp:coreProperties>
</file>